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63D" w:rsidRDefault="0070763D" w:rsidP="0070763D">
      <w:pPr>
        <w:pStyle w:val="CRCoverPage"/>
        <w:tabs>
          <w:tab w:val="right" w:pos="9639"/>
        </w:tabs>
        <w:spacing w:after="0"/>
        <w:rPr>
          <w:b/>
          <w:i/>
          <w:noProof/>
          <w:sz w:val="28"/>
        </w:rPr>
      </w:pPr>
      <w:bookmarkStart w:id="0" w:name="_Toc517052"/>
      <w:bookmarkStart w:id="1" w:name="_Toc20915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w:t>
      </w:r>
      <w:r>
        <w:rPr>
          <w:b/>
          <w:i/>
          <w:noProof/>
          <w:sz w:val="28"/>
        </w:rPr>
        <w:t>2</w:t>
      </w:r>
      <w:r>
        <w:rPr>
          <w:b/>
          <w:i/>
          <w:noProof/>
          <w:sz w:val="28"/>
        </w:rPr>
        <w:t>5</w:t>
      </w:r>
      <w:r>
        <w:rPr>
          <w:b/>
          <w:i/>
          <w:noProof/>
          <w:sz w:val="28"/>
        </w:rPr>
        <w:fldChar w:fldCharType="end"/>
      </w:r>
    </w:p>
    <w:p w:rsidR="0070763D" w:rsidRDefault="0070763D" w:rsidP="0070763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rsidR="0084686F" w:rsidRPr="0070763D"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w:t>
      </w:r>
      <w:r w:rsidR="00FD440D">
        <w:rPr>
          <w:rFonts w:ascii="Arial" w:hAnsi="Arial"/>
          <w:sz w:val="24"/>
        </w:rPr>
        <w:t>5</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EA4E0B">
        <w:rPr>
          <w:rStyle w:val="PLChar"/>
          <w:sz w:val="20"/>
        </w:rPr>
        <w:t>4</w:t>
      </w:r>
      <w:r w:rsidR="00FD440D">
        <w:rPr>
          <w:rStyle w:val="PLChar"/>
          <w:sz w:val="20"/>
        </w:rPr>
        <w:t>7125</w:t>
      </w:r>
      <w:r w:rsidR="00B61743" w:rsidRPr="00B61743">
        <w:rPr>
          <w:rStyle w:val="PLChar"/>
          <w:sz w:val="20"/>
        </w:rPr>
        <w:t xml:space="preserve"> TS 38.523-1 Tracker status after RAN5-</w:t>
      </w:r>
      <w:r w:rsidR="002F1C46">
        <w:rPr>
          <w:rStyle w:val="PLChar"/>
          <w:sz w:val="20"/>
        </w:rPr>
        <w:t>10</w:t>
      </w:r>
      <w:r w:rsidR="00FD440D">
        <w:rPr>
          <w:rStyle w:val="PLChar"/>
          <w:sz w:val="20"/>
        </w:rPr>
        <w:t>5</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w:t>
      </w:r>
      <w:r w:rsidR="00FD440D">
        <w:t>5</w:t>
      </w:r>
      <w:bookmarkStart w:id="5" w:name="_GoBack"/>
      <w:bookmarkEnd w:id="5"/>
      <w:r w:rsidR="007B7F17">
        <w:t xml:space="preserve">, </w:t>
      </w:r>
      <w:r w:rsidR="00D2446A">
        <w:t>and</w:t>
      </w:r>
      <w:r w:rsidR="007B7F17">
        <w:t>,</w:t>
      </w:r>
      <w:r w:rsidR="00D2446A">
        <w:t xml:space="preserve"> are an update of</w:t>
      </w:r>
      <w:r w:rsidR="00717BE6">
        <w:t xml:space="preserve"> </w:t>
      </w:r>
      <w:r w:rsidR="006B11EC" w:rsidRPr="006B11EC">
        <w:rPr>
          <w:rStyle w:val="af7"/>
        </w:rPr>
        <w:t>R5-24</w:t>
      </w:r>
      <w:r w:rsidR="00FD440D">
        <w:rPr>
          <w:rStyle w:val="af7"/>
        </w:rPr>
        <w:t>7123</w:t>
      </w:r>
      <w:r w:rsidR="007F7861">
        <w:t xml:space="preserve"> [</w:t>
      </w:r>
      <w:r w:rsidR="002B6479">
        <w:t>3</w:t>
      </w:r>
      <w:r w:rsidR="00FD440D">
        <w:t>3</w:t>
      </w:r>
      <w:r w:rsidR="00717BE6">
        <w:t xml:space="preserve">] which contained the status </w:t>
      </w:r>
      <w:r w:rsidR="00B61743">
        <w:t>before</w:t>
      </w:r>
      <w:r w:rsidR="00EF0169">
        <w:t xml:space="preserve"> </w:t>
      </w:r>
      <w:r w:rsidR="007B7F17">
        <w:t>the RAN5#</w:t>
      </w:r>
      <w:r w:rsidR="00990B64">
        <w:t>10</w:t>
      </w:r>
      <w:r w:rsidR="00FD440D">
        <w:t>5</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rsidR="00C51EEB" w:rsidRPr="0026612E" w:rsidRDefault="00C51EEB" w:rsidP="00C51EEB">
      <w:pPr>
        <w:pStyle w:val="EX"/>
      </w:pPr>
      <w:r>
        <w:t>[3</w:t>
      </w:r>
      <w:r>
        <w:t>3</w:t>
      </w:r>
      <w:r>
        <w:t>]</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t>5</w:t>
      </w:r>
    </w:p>
    <w:p w:rsidR="00C51EEB" w:rsidRPr="00C51EEB" w:rsidRDefault="00C51EEB" w:rsidP="00C51EEB">
      <w:pPr>
        <w:pStyle w:val="EX"/>
        <w:ind w:left="0" w:firstLine="0"/>
      </w:pPr>
    </w:p>
    <w:sectPr w:rsidR="00C51EEB" w:rsidRPr="00C51EEB">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2C1" w:rsidRDefault="006E52C1">
      <w:r>
        <w:separator/>
      </w:r>
    </w:p>
  </w:endnote>
  <w:endnote w:type="continuationSeparator" w:id="0">
    <w:p w:rsidR="006E52C1" w:rsidRDefault="006E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2C1" w:rsidRDefault="006E52C1">
      <w:r>
        <w:separator/>
      </w:r>
    </w:p>
  </w:footnote>
  <w:footnote w:type="continuationSeparator" w:id="0">
    <w:p w:rsidR="006E52C1" w:rsidRDefault="006E5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F6"/>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1EEB"/>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41D0D"/>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F507EA-6613-4E46-A74C-E6A18CAD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696</Words>
  <Characters>3968</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4655</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62</cp:revision>
  <cp:lastPrinted>2009-01-20T12:46:00Z</cp:lastPrinted>
  <dcterms:created xsi:type="dcterms:W3CDTF">2021-06-15T15:09:00Z</dcterms:created>
  <dcterms:modified xsi:type="dcterms:W3CDTF">2025-01-09T08:47:00Z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1736396901</vt:lpwstr>
  </property>
</Properties>
</file>